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7F5271B6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843798">
        <w:rPr>
          <w:rFonts w:ascii="Arial" w:hAnsi="Arial" w:cs="Arial"/>
          <w:szCs w:val="24"/>
        </w:rPr>
        <w:t>8.0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3E510770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</w:t>
      </w:r>
      <w:r w:rsidR="00843798">
        <w:rPr>
          <w:rFonts w:ascii="Arial" w:hAnsi="Arial"/>
          <w:lang w:val="en-US"/>
        </w:rPr>
        <w:t>1</w:t>
      </w:r>
      <w:r w:rsidR="00EB5F9F">
        <w:rPr>
          <w:rFonts w:ascii="Arial" w:hAnsi="Arial"/>
          <w:lang w:val="en-US"/>
        </w:rPr>
        <w:t>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7602"/>
      </w:tblGrid>
      <w:tr w:rsidR="003215B0" w:rsidRPr="00576392" w14:paraId="56345145" w14:textId="77777777" w:rsidTr="00E766D2">
        <w:trPr>
          <w:trHeight w:val="407"/>
        </w:trPr>
        <w:tc>
          <w:tcPr>
            <w:tcW w:w="2357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602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1451B8">
        <w:trPr>
          <w:trHeight w:val="80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1451B8">
        <w:trPr>
          <w:trHeight w:val="100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1451B8">
        <w:trPr>
          <w:trHeight w:val="64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1451B8">
        <w:trPr>
          <w:trHeight w:val="221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1451B8">
        <w:trPr>
          <w:trHeight w:val="110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1451B8">
        <w:trPr>
          <w:trHeight w:val="1093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1451B8">
        <w:trPr>
          <w:trHeight w:val="191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1451B8">
        <w:trPr>
          <w:trHeight w:val="160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1451B8">
        <w:trPr>
          <w:trHeight w:val="160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1451B8">
        <w:trPr>
          <w:trHeight w:val="259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Dec 04, 2020</w:t>
            </w:r>
          </w:p>
        </w:tc>
      </w:tr>
      <w:tr w:rsidR="00CC08F1" w:rsidRPr="00215719" w14:paraId="5BE84570" w14:textId="77777777" w:rsidTr="001451B8">
        <w:trPr>
          <w:trHeight w:val="259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1451B8">
        <w:trPr>
          <w:trHeight w:val="260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F430B9" w14:textId="6798D90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r w:rsidR="00BB0C42">
              <w:rPr>
                <w:bCs/>
                <w:color w:val="000000"/>
                <w:sz w:val="20"/>
                <w:lang w:val="en-US"/>
              </w:rPr>
              <w:t>s</w:t>
            </w:r>
            <w:r w:rsidR="00B853D8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 xml:space="preserve">FS_ FLUS_NBMP, Date: </w:t>
            </w:r>
            <w:r w:rsidR="00B853D8">
              <w:rPr>
                <w:bCs/>
                <w:color w:val="000000"/>
                <w:sz w:val="20"/>
                <w:lang w:val="en-US"/>
              </w:rPr>
              <w:t>10</w:t>
            </w:r>
            <w:r w:rsidR="005D7A39">
              <w:rPr>
                <w:bCs/>
                <w:color w:val="000000"/>
                <w:sz w:val="20"/>
                <w:lang w:val="en-US"/>
              </w:rPr>
              <w:t xml:space="preserve"> March </w:t>
            </w:r>
            <w:r>
              <w:rPr>
                <w:bCs/>
                <w:color w:val="000000"/>
                <w:sz w:val="20"/>
                <w:lang w:val="en-US"/>
              </w:rPr>
              <w:t>2021, Time 1</w:t>
            </w:r>
            <w:r w:rsidR="00B52990">
              <w:rPr>
                <w:bCs/>
                <w:color w:val="000000"/>
                <w:sz w:val="20"/>
                <w:lang w:val="en-US"/>
              </w:rPr>
              <w:t>6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BB0C42">
              <w:rPr>
                <w:bCs/>
                <w:color w:val="000000"/>
                <w:sz w:val="20"/>
                <w:lang w:val="en-US"/>
              </w:rPr>
              <w:t>1</w:t>
            </w:r>
            <w:r w:rsidR="00B52990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4E0CB90" w14:textId="071A2EE6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CET, </w:t>
            </w:r>
            <w:r w:rsidR="008018F6">
              <w:rPr>
                <w:b w:val="0"/>
                <w:bCs/>
                <w:color w:val="000000"/>
                <w:szCs w:val="22"/>
                <w:lang w:val="en-US"/>
              </w:rPr>
              <w:t>the Friday prior to the telco.</w:t>
            </w:r>
          </w:p>
        </w:tc>
      </w:tr>
      <w:tr w:rsidR="000011B3" w:rsidRPr="00215719" w14:paraId="6497C565" w14:textId="77777777" w:rsidTr="001451B8">
        <w:trPr>
          <w:trHeight w:val="261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0BCE26" w14:textId="54D3AEAA" w:rsidR="000011B3" w:rsidRDefault="000011B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(Topics: joint telco; ITT4RT and FS_ FLUS_NBMP, Date: 24 March 2021, Time 16:00-18:00 CET,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6F8557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465B453A" w14:textId="77777777" w:rsidR="00263283" w:rsidRPr="00B258C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67BAE31" w14:textId="77777777" w:rsidR="00263283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41D66BC3" w14:textId="77777777" w:rsidR="00263283" w:rsidRPr="00EA5B1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59F0E923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F03E6D" w14:textId="0A2CC0A1" w:rsidR="000011B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the Friday prior to the telco.</w:t>
            </w:r>
          </w:p>
        </w:tc>
      </w:tr>
      <w:tr w:rsidR="004B0150" w:rsidRPr="00215719" w14:paraId="39D099ED" w14:textId="77777777" w:rsidTr="001451B8">
        <w:trPr>
          <w:trHeight w:val="61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8DD4BC" w14:textId="6DCADDD9" w:rsidR="004B0150" w:rsidRDefault="00003E4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Discuss the outstanding issues</w:t>
            </w:r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AA7B5A" w:rsidRPr="00215719" w14:paraId="6E99D9C1" w14:textId="77777777" w:rsidTr="001451B8">
        <w:trPr>
          <w:trHeight w:val="11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072DB3" w14:textId="29272A0D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SA4#114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F3BB07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1BC74736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proofErr w:type="spellStart"/>
            <w:r w:rsidR="00D53910">
              <w:rPr>
                <w:b w:val="0"/>
                <w:lang w:val="en-US"/>
              </w:rPr>
              <w:t>d</w:t>
            </w:r>
            <w:r>
              <w:rPr>
                <w:b w:val="0"/>
                <w:lang w:val="en-US"/>
              </w:rPr>
              <w:t>CR</w:t>
            </w:r>
            <w:proofErr w:type="spellEnd"/>
            <w:r>
              <w:rPr>
                <w:b w:val="0"/>
                <w:lang w:val="en-US"/>
              </w:rPr>
              <w:t xml:space="preserve">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705157" w:rsidRPr="00215719" w14:paraId="7AE0CEE1" w14:textId="77777777" w:rsidTr="00E766D2">
        <w:trPr>
          <w:trHeight w:val="11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B496F" w14:textId="19D2A665" w:rsidR="00705157" w:rsidRDefault="00705157" w:rsidP="007051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</w:t>
            </w:r>
            <w:r>
              <w:rPr>
                <w:bCs/>
                <w:color w:val="000000"/>
                <w:sz w:val="20"/>
                <w:lang w:val="en-US"/>
              </w:rPr>
              <w:t>1</w:t>
            </w:r>
            <w:r>
              <w:rPr>
                <w:bCs/>
                <w:color w:val="000000"/>
                <w:sz w:val="20"/>
                <w:lang w:val="en-US"/>
              </w:rPr>
              <w:t xml:space="preserve"> (Topics</w:t>
            </w:r>
            <w:r>
              <w:rPr>
                <w:bCs/>
                <w:color w:val="000000"/>
                <w:sz w:val="20"/>
                <w:lang w:val="en-US"/>
              </w:rPr>
              <w:t>:</w:t>
            </w:r>
            <w:r>
              <w:rPr>
                <w:bCs/>
                <w:color w:val="000000"/>
                <w:sz w:val="20"/>
                <w:lang w:val="en-US"/>
              </w:rPr>
              <w:t xml:space="preserve"> FS_ FLUS_NBMP, Date: 2</w:t>
            </w:r>
            <w:r>
              <w:rPr>
                <w:bCs/>
                <w:color w:val="000000"/>
                <w:sz w:val="20"/>
                <w:lang w:val="en-US"/>
              </w:rPr>
              <w:t>3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June</w:t>
            </w:r>
            <w:r>
              <w:rPr>
                <w:bCs/>
                <w:color w:val="000000"/>
                <w:sz w:val="20"/>
                <w:lang w:val="en-US"/>
              </w:rPr>
              <w:t xml:space="preserve"> 2021, Time 1</w:t>
            </w:r>
            <w:r w:rsidR="0098642B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:00-1</w:t>
            </w:r>
            <w:r w:rsidR="0098642B">
              <w:rPr>
                <w:bCs/>
                <w:color w:val="000000"/>
                <w:sz w:val="20"/>
                <w:lang w:val="en-US"/>
              </w:rPr>
              <w:t>9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B15" w14:textId="02398281" w:rsidR="00705157" w:rsidRDefault="005E2A3E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Editorial update</w:t>
            </w:r>
            <w:r w:rsidR="00705157" w:rsidRPr="00267C39">
              <w:rPr>
                <w:b w:val="0"/>
                <w:lang w:val="en-US"/>
              </w:rPr>
              <w:t xml:space="preserve"> on </w:t>
            </w:r>
            <w:r w:rsidR="00705157">
              <w:rPr>
                <w:b w:val="0"/>
                <w:lang w:val="en-US"/>
              </w:rPr>
              <w:t xml:space="preserve">Draft CR </w:t>
            </w:r>
            <w:r w:rsidR="00705157" w:rsidRPr="00267C39">
              <w:rPr>
                <w:b w:val="0"/>
                <w:lang w:val="en-US"/>
              </w:rPr>
              <w:t>TR26.9</w:t>
            </w:r>
            <w:r w:rsidR="00705157">
              <w:rPr>
                <w:b w:val="0"/>
                <w:lang w:val="en-US"/>
              </w:rPr>
              <w:t xml:space="preserve">39 </w:t>
            </w:r>
          </w:p>
          <w:p w14:paraId="3DCCF506" w14:textId="208364EB" w:rsidR="00705157" w:rsidRDefault="00705157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the Friday prior to the telco.</w:t>
            </w:r>
          </w:p>
        </w:tc>
      </w:tr>
      <w:tr w:rsidR="00705157" w:rsidRPr="00215719" w14:paraId="6977B6C0" w14:textId="77777777" w:rsidTr="00E740CB">
        <w:trPr>
          <w:trHeight w:val="5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BFE94D" w14:textId="3B8B0411" w:rsidR="00705157" w:rsidRDefault="00705157" w:rsidP="007051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23CA" w14:textId="686C7E8F" w:rsidR="00705157" w:rsidRDefault="00705157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705157" w:rsidRPr="00215719" w14:paraId="71A453DF" w14:textId="77777777" w:rsidTr="00E766D2">
        <w:trPr>
          <w:trHeight w:val="45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30D628D4" w:rsidR="00705157" w:rsidRDefault="00705157" w:rsidP="007051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SA#9</w:t>
            </w:r>
            <w:r w:rsidR="00A27DEC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-e (1</w:t>
            </w:r>
            <w:r w:rsidR="003C2A99"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lang w:val="en-US"/>
              </w:rPr>
              <w:t>- 2</w:t>
            </w:r>
            <w:r w:rsidR="003C2A99">
              <w:rPr>
                <w:bCs/>
                <w:sz w:val="20"/>
                <w:lang w:val="en-US"/>
              </w:rPr>
              <w:t>0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3C2A99">
              <w:rPr>
                <w:bCs/>
                <w:sz w:val="20"/>
                <w:lang w:val="en-US"/>
              </w:rPr>
              <w:t xml:space="preserve">Sept </w:t>
            </w:r>
            <w:r>
              <w:rPr>
                <w:bCs/>
                <w:sz w:val="20"/>
                <w:lang w:val="en-US"/>
              </w:rPr>
              <w:t>2021)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705157" w:rsidRPr="00AE6BFE" w:rsidRDefault="00705157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 w:rsidP="00E766D2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4ADF" w14:textId="5ABC29E9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>3GPP TSG SA4 Meeting #</w:t>
    </w:r>
    <w:r w:rsidR="00877A24" w:rsidRPr="00BB2528">
      <w:rPr>
        <w:rFonts w:ascii="Times New Roman" w:hAnsi="Times New Roman" w:cs="Arial"/>
        <w:b w:val="0"/>
        <w:noProof w:val="0"/>
        <w:sz w:val="24"/>
      </w:rPr>
      <w:t>11</w:t>
    </w:r>
    <w:r w:rsidR="00843798">
      <w:rPr>
        <w:rFonts w:ascii="Times New Roman" w:hAnsi="Times New Roman" w:cs="Arial"/>
        <w:b w:val="0"/>
        <w:noProof w:val="0"/>
        <w:sz w:val="24"/>
      </w:rPr>
      <w:t>4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e                                    </w:t>
    </w:r>
    <w:r w:rsidR="00877A24">
      <w:rPr>
        <w:rFonts w:ascii="Times New Roman" w:hAnsi="Times New Roman" w:cs="Arial"/>
        <w:b w:val="0"/>
        <w:noProof w:val="0"/>
        <w:sz w:val="24"/>
      </w:rPr>
      <w:t xml:space="preserve">   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    </w:t>
    </w:r>
    <w:r w:rsidRPr="00BB2528">
      <w:rPr>
        <w:rFonts w:ascii="Times New Roman" w:hAnsi="Times New Roman" w:cs="Arial"/>
        <w:b w:val="0"/>
        <w:noProof w:val="0"/>
        <w:sz w:val="24"/>
      </w:rPr>
      <w:t>TD S4-</w:t>
    </w:r>
    <w:r w:rsidR="000011B3" w:rsidRPr="00BB2528">
      <w:rPr>
        <w:rFonts w:ascii="Times New Roman" w:hAnsi="Times New Roman" w:cs="Arial"/>
        <w:b w:val="0"/>
        <w:noProof w:val="0"/>
        <w:sz w:val="24"/>
      </w:rPr>
      <w:t>210</w:t>
    </w:r>
    <w:r w:rsidR="00843798">
      <w:rPr>
        <w:rFonts w:ascii="Times New Roman" w:hAnsi="Times New Roman" w:cs="Arial"/>
        <w:b w:val="0"/>
        <w:noProof w:val="0"/>
        <w:sz w:val="24"/>
      </w:rPr>
      <w:t>849</w:t>
    </w:r>
  </w:p>
  <w:p w14:paraId="47F66374" w14:textId="3F89BC8D" w:rsidR="007D2645" w:rsidRPr="00BB2528" w:rsidRDefault="00843798" w:rsidP="00BB2528">
    <w:pPr>
      <w:pStyle w:val="Header"/>
    </w:pPr>
    <w:r>
      <w:rPr>
        <w:rFonts w:ascii="Times New Roman" w:hAnsi="Times New Roman" w:cs="Arial"/>
        <w:b w:val="0"/>
        <w:noProof w:val="0"/>
        <w:sz w:val="24"/>
      </w:rPr>
      <w:t>19-28</w:t>
    </w:r>
    <w:r w:rsidR="00877A24">
      <w:rPr>
        <w:rFonts w:ascii="Times New Roman" w:hAnsi="Times New Roman" w:cs="Arial"/>
        <w:b w:val="0"/>
        <w:noProof w:val="0"/>
        <w:sz w:val="24"/>
      </w:rPr>
      <w:t xml:space="preserve"> </w:t>
    </w:r>
    <w:proofErr w:type="gramStart"/>
    <w:r>
      <w:rPr>
        <w:rFonts w:ascii="Times New Roman" w:hAnsi="Times New Roman" w:cs="Arial"/>
        <w:b w:val="0"/>
        <w:noProof w:val="0"/>
        <w:sz w:val="24"/>
      </w:rPr>
      <w:t>May</w:t>
    </w:r>
    <w:r w:rsidR="00877A24">
      <w:rPr>
        <w:rFonts w:ascii="Times New Roman" w:hAnsi="Times New Roman" w:cs="Arial"/>
        <w:b w:val="0"/>
        <w:noProof w:val="0"/>
        <w:sz w:val="24"/>
      </w:rPr>
      <w:t xml:space="preserve"> </w:t>
    </w:r>
    <w:r w:rsidR="00BB2528" w:rsidRPr="00BB2528">
      <w:rPr>
        <w:rFonts w:ascii="Times New Roman" w:hAnsi="Times New Roman" w:cs="Arial"/>
        <w:b w:val="0"/>
        <w:noProof w:val="0"/>
        <w:sz w:val="24"/>
      </w:rPr>
      <w:t xml:space="preserve"> 2021</w:t>
    </w:r>
    <w:proofErr w:type="gramEnd"/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Mq4FAASvpTItAAAA"/>
  </w:docVars>
  <w:rsids>
    <w:rsidRoot w:val="00DE63B8"/>
    <w:rsid w:val="000011B3"/>
    <w:rsid w:val="00002D58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3C7A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1B8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08DB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283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2A99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47E88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D21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A39"/>
    <w:rsid w:val="005D7CDE"/>
    <w:rsid w:val="005E02A2"/>
    <w:rsid w:val="005E06AB"/>
    <w:rsid w:val="005E10AD"/>
    <w:rsid w:val="005E2A3E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5157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34BEC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798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77A24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8642B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27D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DEC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3717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3DAD"/>
    <w:rsid w:val="00A555B1"/>
    <w:rsid w:val="00A55795"/>
    <w:rsid w:val="00A5641C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A7B5A"/>
    <w:rsid w:val="00AB01F7"/>
    <w:rsid w:val="00AB075C"/>
    <w:rsid w:val="00AB0F9A"/>
    <w:rsid w:val="00AB2124"/>
    <w:rsid w:val="00AB2B73"/>
    <w:rsid w:val="00AB3773"/>
    <w:rsid w:val="00AB54CF"/>
    <w:rsid w:val="00AB5EED"/>
    <w:rsid w:val="00AB67D8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2990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53D8"/>
    <w:rsid w:val="00B861BD"/>
    <w:rsid w:val="00B86F77"/>
    <w:rsid w:val="00B87BAC"/>
    <w:rsid w:val="00B87F35"/>
    <w:rsid w:val="00B90E5C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0C42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2181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910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2D1E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0CB"/>
    <w:rsid w:val="00E741B4"/>
    <w:rsid w:val="00E74C60"/>
    <w:rsid w:val="00E75241"/>
    <w:rsid w:val="00E752C0"/>
    <w:rsid w:val="00E766D2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3DA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506F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4</Pages>
  <Words>817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2021-05-25T23:11:00Z</dcterms:created>
  <dcterms:modified xsi:type="dcterms:W3CDTF">2021-05-25T23:38:00Z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